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AE" w:rsidRPr="00557EF7" w:rsidRDefault="00D65FAE" w:rsidP="006E7469">
      <w:pPr>
        <w:spacing w:line="259" w:lineRule="auto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b/>
          <w:sz w:val="20"/>
        </w:rPr>
        <w:t xml:space="preserve">    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 w:rsidRPr="00B523C0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</w:t>
      </w:r>
      <w:r>
        <w:rPr>
          <w:rFonts w:ascii="Calibri" w:hAnsi="Calibri" w:cs="Calibri"/>
          <w:b/>
          <w:sz w:val="18"/>
          <w:szCs w:val="18"/>
        </w:rPr>
        <w:t xml:space="preserve">     </w:t>
      </w:r>
      <w:r w:rsidRPr="00557EF7">
        <w:rPr>
          <w:rFonts w:ascii="Calibri" w:hAnsi="Calibri" w:cs="Calibri"/>
          <w:color w:val="000000"/>
          <w:sz w:val="20"/>
          <w:szCs w:val="20"/>
        </w:rPr>
        <w:t xml:space="preserve">Załącznik nr </w:t>
      </w:r>
      <w:r>
        <w:rPr>
          <w:rFonts w:ascii="Calibri" w:hAnsi="Calibri" w:cs="Calibri"/>
          <w:color w:val="000000"/>
          <w:sz w:val="20"/>
        </w:rPr>
        <w:t>6</w:t>
      </w:r>
      <w:r w:rsidRPr="00557EF7">
        <w:rPr>
          <w:rFonts w:ascii="Calibri" w:hAnsi="Calibri" w:cs="Calibri"/>
          <w:color w:val="000000"/>
          <w:sz w:val="20"/>
          <w:szCs w:val="20"/>
        </w:rPr>
        <w:t xml:space="preserve"> do SWZ – wzór</w:t>
      </w:r>
    </w:p>
    <w:p w:rsidR="00D65FAE" w:rsidRPr="00A07C85" w:rsidRDefault="00D65FAE" w:rsidP="00311A89">
      <w:pPr>
        <w:spacing w:line="240" w:lineRule="auto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 </w:t>
      </w:r>
    </w:p>
    <w:p w:rsidR="00D65FAE" w:rsidRPr="00A07C85" w:rsidRDefault="00D65FAE" w:rsidP="006E7469">
      <w:pPr>
        <w:spacing w:line="240" w:lineRule="auto"/>
        <w:rPr>
          <w:rFonts w:ascii="Calibri" w:hAnsi="Calibri" w:cs="Calibri"/>
          <w:sz w:val="20"/>
          <w:szCs w:val="20"/>
        </w:rPr>
      </w:pPr>
    </w:p>
    <w:p w:rsidR="00D65FAE" w:rsidRPr="00A07C85" w:rsidRDefault="00D65FAE" w:rsidP="00180A17">
      <w:pPr>
        <w:spacing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A07C85">
        <w:rPr>
          <w:rFonts w:ascii="Calibri" w:hAnsi="Calibri" w:cs="Calibri"/>
          <w:b/>
          <w:sz w:val="20"/>
          <w:szCs w:val="20"/>
        </w:rPr>
        <w:t xml:space="preserve">Wykaz </w:t>
      </w:r>
      <w:r w:rsidRPr="00A07C85">
        <w:rPr>
          <w:rFonts w:ascii="Calibri" w:hAnsi="Calibri" w:cs="Calibri"/>
          <w:sz w:val="20"/>
          <w:szCs w:val="20"/>
        </w:rPr>
        <w:t>usług wykonanych, a w przypadku świadczeń powtarzających się lub ciągłych również wykonywanych, w okresie ostatnich 3 lat - składany przez Wykonawcę na potwierdzenie spełniania warunku dotyczącego wymaganej zdolności technicznej lub zawodowej</w:t>
      </w:r>
      <w:r w:rsidRPr="00A07C85">
        <w:rPr>
          <w:rFonts w:ascii="Calibri" w:hAnsi="Calibri" w:cs="Calibri"/>
          <w:b/>
          <w:sz w:val="20"/>
          <w:szCs w:val="20"/>
        </w:rPr>
        <w:t xml:space="preserve">) -wzór  </w:t>
      </w:r>
    </w:p>
    <w:p w:rsidR="00D65FAE" w:rsidRPr="00A07C85" w:rsidRDefault="00D65FAE" w:rsidP="00180A17">
      <w:pPr>
        <w:spacing w:line="240" w:lineRule="auto"/>
        <w:rPr>
          <w:rFonts w:ascii="Calibri" w:hAnsi="Calibri" w:cs="Calibri"/>
          <w:sz w:val="20"/>
          <w:szCs w:val="20"/>
        </w:rPr>
      </w:pPr>
    </w:p>
    <w:p w:rsidR="00D65FAE" w:rsidRPr="00A07C85" w:rsidRDefault="00D65FAE" w:rsidP="00180A17">
      <w:pPr>
        <w:spacing w:line="240" w:lineRule="auto"/>
        <w:rPr>
          <w:rFonts w:ascii="Calibri" w:hAnsi="Calibri" w:cs="Calibri"/>
          <w:sz w:val="20"/>
          <w:szCs w:val="20"/>
        </w:rPr>
      </w:pPr>
      <w:r w:rsidRPr="00A07C85">
        <w:rPr>
          <w:rFonts w:ascii="Calibri" w:hAnsi="Calibri" w:cs="Calibri"/>
          <w:sz w:val="20"/>
          <w:szCs w:val="20"/>
        </w:rPr>
        <w:t>Nazwa Wykonawcy ......................................................................................................................</w:t>
      </w:r>
    </w:p>
    <w:p w:rsidR="00D65FAE" w:rsidRPr="00A07C85" w:rsidRDefault="00D65FAE" w:rsidP="00180A17">
      <w:pPr>
        <w:spacing w:line="240" w:lineRule="auto"/>
        <w:rPr>
          <w:rFonts w:ascii="Calibri" w:hAnsi="Calibri" w:cs="Calibri"/>
          <w:sz w:val="20"/>
          <w:szCs w:val="20"/>
        </w:rPr>
      </w:pPr>
    </w:p>
    <w:p w:rsidR="00D65FAE" w:rsidRPr="00A07C85" w:rsidRDefault="00D65FAE" w:rsidP="00180A17">
      <w:pPr>
        <w:spacing w:line="320" w:lineRule="atLeast"/>
        <w:rPr>
          <w:rFonts w:ascii="Calibri" w:hAnsi="Calibri" w:cs="Calibri"/>
          <w:sz w:val="20"/>
          <w:szCs w:val="20"/>
        </w:rPr>
      </w:pPr>
      <w:r w:rsidRPr="00A07C85">
        <w:rPr>
          <w:rFonts w:ascii="Calibri" w:hAnsi="Calibri" w:cs="Calibri"/>
          <w:sz w:val="20"/>
          <w:szCs w:val="20"/>
        </w:rPr>
        <w:t xml:space="preserve">Oświadczamy, że w ciągu ostatnich trzech lat przed upływem terminu składania ofert, a jeżeli okres prowadzenia działalności jest krótszy - w tym okresie wykonaliśmy/wykonujemy następujące usługi: </w:t>
      </w:r>
    </w:p>
    <w:p w:rsidR="00D65FAE" w:rsidRPr="00A07C85" w:rsidRDefault="00D65FAE" w:rsidP="00715DE8">
      <w:pPr>
        <w:spacing w:line="240" w:lineRule="auto"/>
        <w:rPr>
          <w:rFonts w:ascii="Calibri" w:hAnsi="Calibri" w:cs="Calibri"/>
          <w:sz w:val="20"/>
          <w:szCs w:val="20"/>
        </w:rPr>
      </w:pPr>
      <w:r w:rsidRPr="00A07C85">
        <w:rPr>
          <w:rFonts w:ascii="Calibri" w:hAnsi="Calibri" w:cs="Calibri"/>
          <w:sz w:val="20"/>
          <w:szCs w:val="20"/>
        </w:rPr>
        <w:t xml:space="preserve">                     </w:t>
      </w:r>
    </w:p>
    <w:tbl>
      <w:tblPr>
        <w:tblW w:w="14066" w:type="dxa"/>
        <w:jc w:val="center"/>
        <w:tblInd w:w="-359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2835"/>
        <w:gridCol w:w="2584"/>
        <w:gridCol w:w="2551"/>
        <w:gridCol w:w="1560"/>
        <w:gridCol w:w="1559"/>
        <w:gridCol w:w="2410"/>
      </w:tblGrid>
      <w:tr w:rsidR="00D65FAE" w:rsidRPr="00A07C85" w:rsidTr="00AE34A8">
        <w:trPr>
          <w:cantSplit/>
          <w:trHeight w:val="93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7C85">
              <w:rPr>
                <w:rFonts w:ascii="Calibri" w:hAnsi="Calibri" w:cs="Calibri"/>
                <w:sz w:val="20"/>
                <w:szCs w:val="20"/>
              </w:rPr>
              <w:t xml:space="preserve">Lp. </w:t>
            </w:r>
          </w:p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  <w:sz w:val="20"/>
                <w:szCs w:val="20"/>
              </w:rPr>
            </w:pPr>
          </w:p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65FAE" w:rsidRDefault="00D65FAE" w:rsidP="008C729E">
            <w:pPr>
              <w:spacing w:line="320" w:lineRule="atLeast"/>
              <w:ind w:left="4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7C85">
              <w:rPr>
                <w:rFonts w:ascii="Calibri" w:hAnsi="Calibri" w:cs="Calibri"/>
                <w:sz w:val="20"/>
                <w:szCs w:val="20"/>
              </w:rPr>
              <w:t>Przedmiot zamówienia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:rsidR="00D65FAE" w:rsidRPr="00A07C85" w:rsidRDefault="00D65FAE" w:rsidP="008C729E">
            <w:pPr>
              <w:spacing w:line="320" w:lineRule="atLeast"/>
              <w:ind w:left="4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A07C85">
              <w:rPr>
                <w:rFonts w:ascii="Calibri" w:hAnsi="Calibri" w:cs="Calibri"/>
                <w:sz w:val="20"/>
                <w:szCs w:val="20"/>
              </w:rPr>
              <w:t xml:space="preserve">dbiorca (nazwa, miejsce wykonywania) usług - podmiot na rzecz którego zostało wykonane (jest wykonywane)  zamówienie 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65FAE" w:rsidRPr="00A07C85" w:rsidRDefault="00D65FAE" w:rsidP="009B0E4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Łączna liczba osób objętych usługami opiekuńczymi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65FAE" w:rsidRPr="00A07C85" w:rsidRDefault="00D65FAE" w:rsidP="009B0E4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Łączna liczba godzin świadczonych usług opiekuńczych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7C85">
              <w:rPr>
                <w:rFonts w:ascii="Calibri" w:hAnsi="Calibri" w:cs="Calibri"/>
                <w:sz w:val="20"/>
                <w:szCs w:val="20"/>
              </w:rPr>
              <w:t xml:space="preserve">Okres wykonywania  usług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07C85">
              <w:rPr>
                <w:rFonts w:ascii="Calibri" w:hAnsi="Calibri" w:cs="Calibri"/>
                <w:sz w:val="20"/>
                <w:szCs w:val="20"/>
              </w:rPr>
              <w:t>(od dzień – miesiąc – rok do dzień – miesiąc – rok)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7C85">
              <w:rPr>
                <w:rFonts w:ascii="Calibri" w:hAnsi="Calibri" w:cs="Calibri"/>
                <w:sz w:val="20"/>
                <w:szCs w:val="20"/>
              </w:rPr>
              <w:t>Podmiot, który  wykonał (wykonuje)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usługi</w:t>
            </w:r>
            <w:r w:rsidRPr="00A07C85">
              <w:rPr>
                <w:rFonts w:ascii="Calibri" w:hAnsi="Calibri" w:cs="Calibri"/>
                <w:sz w:val="20"/>
                <w:szCs w:val="20"/>
              </w:rPr>
              <w:t xml:space="preserve"> (Wykonawca/ podmiot udostępniający zasoby)*</w:t>
            </w:r>
          </w:p>
        </w:tc>
      </w:tr>
      <w:tr w:rsidR="00D65FAE" w:rsidRPr="00A07C85" w:rsidTr="00AE34A8">
        <w:trPr>
          <w:cantSplit/>
          <w:trHeight w:val="719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8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7C85">
              <w:rPr>
                <w:rFonts w:ascii="Calibri" w:hAnsi="Calibri" w:cs="Calibri"/>
                <w:sz w:val="20"/>
                <w:szCs w:val="20"/>
              </w:rPr>
              <w:t>Początek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07C85">
              <w:rPr>
                <w:rFonts w:ascii="Calibri" w:hAnsi="Calibri" w:cs="Calibri"/>
                <w:sz w:val="20"/>
                <w:szCs w:val="20"/>
              </w:rPr>
              <w:t>Koniec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5FAE" w:rsidRPr="00A07C85" w:rsidTr="009B0E4E">
        <w:trPr>
          <w:cantSplit/>
          <w:trHeight w:val="5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</w:tr>
      <w:tr w:rsidR="00D65FAE" w:rsidRPr="00A07C85" w:rsidTr="00C95289">
        <w:trPr>
          <w:cantSplit/>
          <w:trHeight w:val="46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  <w:r w:rsidRPr="00A07C85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5FAE" w:rsidRPr="00A07C85" w:rsidRDefault="00D65FAE" w:rsidP="008C729E">
            <w:pPr>
              <w:spacing w:line="320" w:lineRule="atLeast"/>
              <w:rPr>
                <w:rFonts w:ascii="Calibri" w:hAnsi="Calibri" w:cs="Calibri"/>
              </w:rPr>
            </w:pPr>
          </w:p>
        </w:tc>
      </w:tr>
    </w:tbl>
    <w:p w:rsidR="00D65FAE" w:rsidRPr="00A07C85" w:rsidRDefault="00D65FAE" w:rsidP="00A335D2">
      <w:pPr>
        <w:tabs>
          <w:tab w:val="left" w:pos="567"/>
        </w:tabs>
        <w:spacing w:line="240" w:lineRule="auto"/>
        <w:rPr>
          <w:rFonts w:ascii="Calibri" w:hAnsi="Calibri" w:cs="Calibri"/>
          <w:sz w:val="20"/>
          <w:szCs w:val="20"/>
        </w:rPr>
      </w:pP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  <w:r w:rsidRPr="00A07C85">
        <w:rPr>
          <w:rFonts w:ascii="Calibri" w:hAnsi="Calibri" w:cs="Calibri"/>
          <w:sz w:val="20"/>
          <w:szCs w:val="20"/>
        </w:rPr>
        <w:tab/>
      </w:r>
    </w:p>
    <w:p w:rsidR="00D65FAE" w:rsidRPr="00A07C85" w:rsidRDefault="00D65FAE" w:rsidP="00180A17">
      <w:pPr>
        <w:spacing w:line="240" w:lineRule="auto"/>
        <w:ind w:firstLine="34"/>
        <w:rPr>
          <w:rFonts w:ascii="Calibri" w:hAnsi="Calibri" w:cs="Calibri"/>
          <w:bCs/>
          <w:sz w:val="20"/>
          <w:szCs w:val="20"/>
        </w:rPr>
      </w:pPr>
      <w:r w:rsidRPr="00A07C85">
        <w:rPr>
          <w:rFonts w:ascii="Calibri" w:hAnsi="Calibri" w:cs="Calibri"/>
          <w:sz w:val="20"/>
          <w:szCs w:val="20"/>
          <w:u w:val="single"/>
        </w:rPr>
        <w:t xml:space="preserve">Uwaga: </w:t>
      </w:r>
      <w:r w:rsidRPr="00A07C85">
        <w:rPr>
          <w:rFonts w:ascii="Calibri" w:hAnsi="Calibri" w:cs="Calibri"/>
          <w:bCs/>
          <w:sz w:val="20"/>
          <w:szCs w:val="20"/>
        </w:rPr>
        <w:tab/>
        <w:t>Wykonawca  musi wykazać, że spełnia warunki określone w Rozdziale III ust. 2 pkt 4 Specyfikacji Warunków Zamówienia. Do wykazu należy załączyć dowody, że  usługi wskazane w wykazie zostały wykonane lub są wykonywan</w:t>
      </w:r>
      <w:r>
        <w:rPr>
          <w:rFonts w:ascii="Calibri" w:hAnsi="Calibri" w:cs="Calibri"/>
          <w:bCs/>
          <w:sz w:val="20"/>
          <w:szCs w:val="20"/>
        </w:rPr>
        <w:t>e</w:t>
      </w:r>
      <w:r w:rsidRPr="00A07C85">
        <w:rPr>
          <w:rFonts w:ascii="Calibri" w:hAnsi="Calibri" w:cs="Calibri"/>
          <w:bCs/>
          <w:sz w:val="20"/>
          <w:szCs w:val="20"/>
        </w:rPr>
        <w:t xml:space="preserve"> należycie </w:t>
      </w:r>
      <w:r>
        <w:rPr>
          <w:rFonts w:ascii="Calibri" w:hAnsi="Calibri" w:cs="Calibri"/>
          <w:bCs/>
          <w:sz w:val="20"/>
          <w:szCs w:val="20"/>
        </w:rPr>
        <w:t>-</w:t>
      </w:r>
      <w:r w:rsidRPr="00A07C85">
        <w:rPr>
          <w:rFonts w:ascii="Calibri" w:hAnsi="Calibri" w:cs="Calibri"/>
          <w:bCs/>
          <w:sz w:val="20"/>
          <w:szCs w:val="20"/>
        </w:rPr>
        <w:t xml:space="preserve"> zgodnie z Rozdziałem IV ust. 2 </w:t>
      </w:r>
      <w:r>
        <w:rPr>
          <w:rFonts w:ascii="Calibri" w:hAnsi="Calibri" w:cs="Calibri"/>
          <w:bCs/>
          <w:sz w:val="20"/>
          <w:szCs w:val="20"/>
        </w:rPr>
        <w:t xml:space="preserve">pkt 2 </w:t>
      </w:r>
      <w:r w:rsidRPr="00A07C85">
        <w:rPr>
          <w:rFonts w:ascii="Calibri" w:hAnsi="Calibri" w:cs="Calibri"/>
          <w:bCs/>
          <w:sz w:val="20"/>
          <w:szCs w:val="20"/>
        </w:rPr>
        <w:t>Specyfikacji Warunków Zamówienia.</w:t>
      </w:r>
    </w:p>
    <w:p w:rsidR="00D65FAE" w:rsidRPr="00A07C85" w:rsidRDefault="00D65FAE" w:rsidP="00180A17">
      <w:pPr>
        <w:spacing w:line="240" w:lineRule="auto"/>
        <w:ind w:firstLine="34"/>
        <w:rPr>
          <w:rFonts w:ascii="Calibri" w:hAnsi="Calibri" w:cs="Calibri"/>
          <w:bCs/>
          <w:sz w:val="20"/>
          <w:szCs w:val="20"/>
        </w:rPr>
      </w:pPr>
    </w:p>
    <w:p w:rsidR="00D65FAE" w:rsidRPr="00A07C85" w:rsidRDefault="00D65FAE" w:rsidP="00D524E1">
      <w:pPr>
        <w:pStyle w:val="Akapitzlist"/>
        <w:widowControl/>
        <w:autoSpaceDE w:val="0"/>
        <w:autoSpaceDN w:val="0"/>
        <w:adjustRightInd w:val="0"/>
        <w:ind w:left="23"/>
        <w:jc w:val="both"/>
        <w:rPr>
          <w:rFonts w:cs="Calibri"/>
          <w:sz w:val="20"/>
          <w:lang w:val="pl-PL"/>
        </w:rPr>
      </w:pPr>
      <w:r w:rsidRPr="00A07C85">
        <w:rPr>
          <w:rFonts w:cs="Calibri"/>
          <w:sz w:val="20"/>
          <w:lang w:val="pl-PL"/>
        </w:rPr>
        <w:t xml:space="preserve">* w przypadku polegania na zdolnościach technicznych lub zawodowych innych podmiotów, Wykonawca składa wraz z ofertą, zobowiązanie podmiotu udostępniającego te zasoby lub inny podmiotowy środek dowodowy - zgodnie z </w:t>
      </w:r>
      <w:r w:rsidRPr="00A07C85">
        <w:rPr>
          <w:rFonts w:cs="Calibri"/>
          <w:bCs/>
          <w:sz w:val="20"/>
          <w:lang w:val="pl-PL"/>
        </w:rPr>
        <w:t xml:space="preserve">Rozdziałem III ust. 3 </w:t>
      </w:r>
      <w:r>
        <w:rPr>
          <w:rFonts w:cs="Calibri"/>
          <w:bCs/>
          <w:sz w:val="20"/>
          <w:lang w:val="pl-PL"/>
        </w:rPr>
        <w:t xml:space="preserve">pkt 4 </w:t>
      </w:r>
      <w:r w:rsidRPr="00A07C85">
        <w:rPr>
          <w:rFonts w:cs="Calibri"/>
          <w:bCs/>
          <w:sz w:val="20"/>
          <w:lang w:val="pl-PL"/>
        </w:rPr>
        <w:t>Specyfikacji Warunków Zamówienia</w:t>
      </w:r>
    </w:p>
    <w:p w:rsidR="00D65FAE" w:rsidRPr="00A07C85" w:rsidRDefault="00D65FAE" w:rsidP="009C604A">
      <w:pPr>
        <w:pStyle w:val="Akapitzlist"/>
        <w:spacing w:before="120"/>
        <w:jc w:val="both"/>
        <w:rPr>
          <w:rFonts w:cs="Calibri"/>
          <w:b/>
          <w:lang w:val="pl-PL"/>
        </w:rPr>
      </w:pPr>
      <w:r w:rsidRPr="00312421">
        <w:rPr>
          <w:rFonts w:cs="Calibri"/>
          <w:b/>
          <w:bCs/>
          <w:szCs w:val="22"/>
          <w:lang w:val="pl-PL"/>
        </w:rPr>
        <w:t xml:space="preserve">UWAGA: </w:t>
      </w:r>
      <w:r w:rsidRPr="00312421">
        <w:rPr>
          <w:rFonts w:cs="Calibri"/>
          <w:b/>
          <w:szCs w:val="22"/>
          <w:lang w:val="pl-PL"/>
        </w:rPr>
        <w:t>DOKUMENT NALEŻY OPATRZYĆ ELEKTRONICZNYM PODPISEM KWALIFIKOWANYM LUB PODPISEM ZAUFANYM LUB PODPISEM OSOBISTYM</w:t>
      </w:r>
      <w:r w:rsidRPr="00A07C85">
        <w:rPr>
          <w:rFonts w:cs="Calibri"/>
          <w:b/>
          <w:lang w:val="pl-PL"/>
        </w:rPr>
        <w:t xml:space="preserve"> OSOBY LUB OSÓB UPRAWNIONYCH W IMIENIU WYKONAWCY</w:t>
      </w:r>
    </w:p>
    <w:sectPr w:rsidR="00D65FAE" w:rsidRPr="00A07C85" w:rsidSect="00C95289">
      <w:headerReference w:type="default" r:id="rId7"/>
      <w:pgSz w:w="16838" w:h="11906" w:orient="landscape"/>
      <w:pgMar w:top="1118" w:right="1418" w:bottom="1418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FAE" w:rsidRDefault="00D65FAE" w:rsidP="00C32F5D">
      <w:pPr>
        <w:spacing w:line="240" w:lineRule="auto"/>
      </w:pPr>
      <w:r>
        <w:separator/>
      </w:r>
    </w:p>
  </w:endnote>
  <w:endnote w:type="continuationSeparator" w:id="0">
    <w:p w:rsidR="00D65FAE" w:rsidRDefault="00D65FAE" w:rsidP="00C32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FAE" w:rsidRDefault="00D65FAE" w:rsidP="00C32F5D">
      <w:pPr>
        <w:spacing w:line="240" w:lineRule="auto"/>
      </w:pPr>
      <w:r>
        <w:separator/>
      </w:r>
    </w:p>
  </w:footnote>
  <w:footnote w:type="continuationSeparator" w:id="0">
    <w:p w:rsidR="00D65FAE" w:rsidRDefault="00D65FAE" w:rsidP="00C32F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AE" w:rsidRDefault="00D65FAE" w:rsidP="00C95289">
    <w:pPr>
      <w:pStyle w:val="Standard"/>
      <w:spacing w:line="276" w:lineRule="auto"/>
      <w:jc w:val="center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</w:t>
    </w:r>
    <w:r>
      <w:rPr>
        <w:b/>
        <w:sz w:val="16"/>
        <w:szCs w:val="16"/>
      </w:rPr>
      <w:t>13.2024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</w:t>
    </w:r>
    <w:r w:rsidRPr="006F6FC4">
      <w:rPr>
        <w:rFonts w:cs="Calibri"/>
        <w:b/>
        <w:bCs/>
        <w:sz w:val="16"/>
        <w:szCs w:val="16"/>
      </w:rPr>
      <w:t xml:space="preserve"> </w:t>
    </w:r>
    <w:r>
      <w:rPr>
        <w:rFonts w:cs="Calibri"/>
        <w:b/>
        <w:bCs/>
        <w:sz w:val="16"/>
        <w:szCs w:val="16"/>
      </w:rPr>
      <w:t>ROKU</w:t>
    </w:r>
  </w:p>
  <w:p w:rsidR="00D65FAE" w:rsidRDefault="00D65FAE" w:rsidP="00C95289">
    <w:pPr>
      <w:pStyle w:val="Header"/>
      <w:rPr>
        <w:sz w:val="22"/>
        <w:szCs w:val="22"/>
      </w:rPr>
    </w:pPr>
    <w:r>
      <w:rPr>
        <w:noProof/>
      </w:rPr>
      <w:pict>
        <v:line id="_x0000_s2049" style="position:absolute;left:0;text-align:left;z-index:251660288" from="1.1pt,6.2pt" to="703.1pt,6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3466"/>
    <w:multiLevelType w:val="hybridMultilevel"/>
    <w:tmpl w:val="C8EA73CE"/>
    <w:lvl w:ilvl="0" w:tplc="223E0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4D1B"/>
    <w:multiLevelType w:val="hybridMultilevel"/>
    <w:tmpl w:val="9D7AD9C2"/>
    <w:lvl w:ilvl="0" w:tplc="223E0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0D0714"/>
    <w:multiLevelType w:val="hybridMultilevel"/>
    <w:tmpl w:val="B54CBC5C"/>
    <w:lvl w:ilvl="0" w:tplc="C27219B0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0A5F4E"/>
    <w:multiLevelType w:val="hybridMultilevel"/>
    <w:tmpl w:val="EDE4C4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0742B6"/>
    <w:multiLevelType w:val="hybridMultilevel"/>
    <w:tmpl w:val="5CF22B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3B149A"/>
    <w:multiLevelType w:val="hybridMultilevel"/>
    <w:tmpl w:val="0A1C4954"/>
    <w:lvl w:ilvl="0" w:tplc="7376D0A6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22846"/>
    <w:multiLevelType w:val="hybridMultilevel"/>
    <w:tmpl w:val="F2C0580A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A8572CA"/>
    <w:multiLevelType w:val="hybridMultilevel"/>
    <w:tmpl w:val="56B25232"/>
    <w:lvl w:ilvl="0" w:tplc="A004446A">
      <w:start w:val="1"/>
      <w:numFmt w:val="decimal"/>
      <w:lvlText w:val="%1)"/>
      <w:lvlJc w:val="left"/>
      <w:pPr>
        <w:ind w:left="83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  <w:rPr>
        <w:rFonts w:cs="Times New Roman"/>
      </w:rPr>
    </w:lvl>
  </w:abstractNum>
  <w:abstractNum w:abstractNumId="8">
    <w:nsid w:val="6BA90574"/>
    <w:multiLevelType w:val="hybridMultilevel"/>
    <w:tmpl w:val="BBFE7EB4"/>
    <w:lvl w:ilvl="0" w:tplc="87E034E0">
      <w:start w:val="69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903F0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9">
    <w:abstractNumId w:val="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0">
    <w:abstractNumId w:val="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A89"/>
    <w:rsid w:val="00010B1D"/>
    <w:rsid w:val="000171A5"/>
    <w:rsid w:val="000231E2"/>
    <w:rsid w:val="00031ED6"/>
    <w:rsid w:val="000337A8"/>
    <w:rsid w:val="000467F3"/>
    <w:rsid w:val="00050C63"/>
    <w:rsid w:val="00053CFE"/>
    <w:rsid w:val="0005608A"/>
    <w:rsid w:val="00057725"/>
    <w:rsid w:val="00061819"/>
    <w:rsid w:val="000747BB"/>
    <w:rsid w:val="000761DD"/>
    <w:rsid w:val="0007673E"/>
    <w:rsid w:val="000820BC"/>
    <w:rsid w:val="000933A7"/>
    <w:rsid w:val="00097490"/>
    <w:rsid w:val="000A0167"/>
    <w:rsid w:val="000B02C7"/>
    <w:rsid w:val="000B118D"/>
    <w:rsid w:val="000B25D3"/>
    <w:rsid w:val="000B338D"/>
    <w:rsid w:val="000B4813"/>
    <w:rsid w:val="000D17E4"/>
    <w:rsid w:val="000E1104"/>
    <w:rsid w:val="000E2E08"/>
    <w:rsid w:val="000E3D9E"/>
    <w:rsid w:val="000E656D"/>
    <w:rsid w:val="00107ACE"/>
    <w:rsid w:val="0011097B"/>
    <w:rsid w:val="00115993"/>
    <w:rsid w:val="00132E41"/>
    <w:rsid w:val="00176A36"/>
    <w:rsid w:val="001775ED"/>
    <w:rsid w:val="001779A9"/>
    <w:rsid w:val="00180A17"/>
    <w:rsid w:val="0018495F"/>
    <w:rsid w:val="001852DF"/>
    <w:rsid w:val="00187DB6"/>
    <w:rsid w:val="00193137"/>
    <w:rsid w:val="0019592A"/>
    <w:rsid w:val="001A1A45"/>
    <w:rsid w:val="001B5A8D"/>
    <w:rsid w:val="001C0B6A"/>
    <w:rsid w:val="001D58CF"/>
    <w:rsid w:val="001D69F0"/>
    <w:rsid w:val="001E126F"/>
    <w:rsid w:val="001F7EA3"/>
    <w:rsid w:val="002048CD"/>
    <w:rsid w:val="00221958"/>
    <w:rsid w:val="00221FCC"/>
    <w:rsid w:val="002235A7"/>
    <w:rsid w:val="00224D3A"/>
    <w:rsid w:val="00233E79"/>
    <w:rsid w:val="002345BF"/>
    <w:rsid w:val="002348C5"/>
    <w:rsid w:val="002630AC"/>
    <w:rsid w:val="00265351"/>
    <w:rsid w:val="00276B53"/>
    <w:rsid w:val="00290E16"/>
    <w:rsid w:val="002925E5"/>
    <w:rsid w:val="002970DC"/>
    <w:rsid w:val="002A08C0"/>
    <w:rsid w:val="002A44E9"/>
    <w:rsid w:val="002A53B2"/>
    <w:rsid w:val="002B1583"/>
    <w:rsid w:val="002B59E0"/>
    <w:rsid w:val="002D1069"/>
    <w:rsid w:val="002F22DE"/>
    <w:rsid w:val="002F36C1"/>
    <w:rsid w:val="002F46A9"/>
    <w:rsid w:val="002F4A04"/>
    <w:rsid w:val="002F55C4"/>
    <w:rsid w:val="002F5774"/>
    <w:rsid w:val="00311A89"/>
    <w:rsid w:val="00312421"/>
    <w:rsid w:val="00313DED"/>
    <w:rsid w:val="003159BE"/>
    <w:rsid w:val="003274F7"/>
    <w:rsid w:val="00331EFC"/>
    <w:rsid w:val="00335AD1"/>
    <w:rsid w:val="00336898"/>
    <w:rsid w:val="0037457A"/>
    <w:rsid w:val="0037500F"/>
    <w:rsid w:val="00383D43"/>
    <w:rsid w:val="003B5630"/>
    <w:rsid w:val="003D3980"/>
    <w:rsid w:val="003D6DDD"/>
    <w:rsid w:val="003E7D05"/>
    <w:rsid w:val="004014A1"/>
    <w:rsid w:val="00404EA8"/>
    <w:rsid w:val="00407270"/>
    <w:rsid w:val="00414CA3"/>
    <w:rsid w:val="00420A44"/>
    <w:rsid w:val="00434306"/>
    <w:rsid w:val="00447308"/>
    <w:rsid w:val="004509D7"/>
    <w:rsid w:val="00467DE9"/>
    <w:rsid w:val="00472031"/>
    <w:rsid w:val="0047243C"/>
    <w:rsid w:val="00482DC8"/>
    <w:rsid w:val="00484DCD"/>
    <w:rsid w:val="004C4F76"/>
    <w:rsid w:val="004D121D"/>
    <w:rsid w:val="004F6527"/>
    <w:rsid w:val="00516A4B"/>
    <w:rsid w:val="00541187"/>
    <w:rsid w:val="00541C78"/>
    <w:rsid w:val="00557EF7"/>
    <w:rsid w:val="00564444"/>
    <w:rsid w:val="005658E8"/>
    <w:rsid w:val="005A3F8A"/>
    <w:rsid w:val="005A5C46"/>
    <w:rsid w:val="005A7E28"/>
    <w:rsid w:val="005B5423"/>
    <w:rsid w:val="005C3D75"/>
    <w:rsid w:val="005D18DF"/>
    <w:rsid w:val="005F6ACE"/>
    <w:rsid w:val="005F7C60"/>
    <w:rsid w:val="00604632"/>
    <w:rsid w:val="0060602A"/>
    <w:rsid w:val="00606E11"/>
    <w:rsid w:val="00623749"/>
    <w:rsid w:val="006261D1"/>
    <w:rsid w:val="00627626"/>
    <w:rsid w:val="0064022C"/>
    <w:rsid w:val="006418FB"/>
    <w:rsid w:val="00641CC8"/>
    <w:rsid w:val="006509BE"/>
    <w:rsid w:val="00663DCA"/>
    <w:rsid w:val="00672051"/>
    <w:rsid w:val="00673374"/>
    <w:rsid w:val="00687210"/>
    <w:rsid w:val="006924CB"/>
    <w:rsid w:val="00696AEC"/>
    <w:rsid w:val="006B17CA"/>
    <w:rsid w:val="006B57C1"/>
    <w:rsid w:val="006B75F9"/>
    <w:rsid w:val="006C44C3"/>
    <w:rsid w:val="006C747C"/>
    <w:rsid w:val="006D7B03"/>
    <w:rsid w:val="006D7B42"/>
    <w:rsid w:val="006E69B7"/>
    <w:rsid w:val="006E7469"/>
    <w:rsid w:val="006F37EE"/>
    <w:rsid w:val="006F520D"/>
    <w:rsid w:val="006F6FC4"/>
    <w:rsid w:val="0070089F"/>
    <w:rsid w:val="007014FC"/>
    <w:rsid w:val="00701C6D"/>
    <w:rsid w:val="00703845"/>
    <w:rsid w:val="00715DE8"/>
    <w:rsid w:val="007213C5"/>
    <w:rsid w:val="00722986"/>
    <w:rsid w:val="00732A3D"/>
    <w:rsid w:val="00735CFD"/>
    <w:rsid w:val="007413C4"/>
    <w:rsid w:val="00754F68"/>
    <w:rsid w:val="007677D2"/>
    <w:rsid w:val="00777E39"/>
    <w:rsid w:val="0078135E"/>
    <w:rsid w:val="00786359"/>
    <w:rsid w:val="00787A45"/>
    <w:rsid w:val="007A3EA7"/>
    <w:rsid w:val="007B27C1"/>
    <w:rsid w:val="007B3851"/>
    <w:rsid w:val="007C27EB"/>
    <w:rsid w:val="007D1876"/>
    <w:rsid w:val="007D27B3"/>
    <w:rsid w:val="007D6471"/>
    <w:rsid w:val="007D64B6"/>
    <w:rsid w:val="007E0659"/>
    <w:rsid w:val="007E2156"/>
    <w:rsid w:val="007F4ADF"/>
    <w:rsid w:val="00807BCB"/>
    <w:rsid w:val="00820B21"/>
    <w:rsid w:val="00826DA4"/>
    <w:rsid w:val="00833730"/>
    <w:rsid w:val="00834B82"/>
    <w:rsid w:val="0084415B"/>
    <w:rsid w:val="0085396D"/>
    <w:rsid w:val="00871A75"/>
    <w:rsid w:val="00875B2F"/>
    <w:rsid w:val="008808C6"/>
    <w:rsid w:val="00882E36"/>
    <w:rsid w:val="00890FD4"/>
    <w:rsid w:val="00893D9B"/>
    <w:rsid w:val="00895424"/>
    <w:rsid w:val="008A0990"/>
    <w:rsid w:val="008A465A"/>
    <w:rsid w:val="008B711A"/>
    <w:rsid w:val="008C6BFD"/>
    <w:rsid w:val="008C729E"/>
    <w:rsid w:val="008D016B"/>
    <w:rsid w:val="008D5679"/>
    <w:rsid w:val="008D6C27"/>
    <w:rsid w:val="008E47B6"/>
    <w:rsid w:val="008E6362"/>
    <w:rsid w:val="00901939"/>
    <w:rsid w:val="0092250E"/>
    <w:rsid w:val="00937859"/>
    <w:rsid w:val="00941AD6"/>
    <w:rsid w:val="00942C24"/>
    <w:rsid w:val="00943832"/>
    <w:rsid w:val="00970EDE"/>
    <w:rsid w:val="00971D28"/>
    <w:rsid w:val="0098417A"/>
    <w:rsid w:val="00984331"/>
    <w:rsid w:val="00991184"/>
    <w:rsid w:val="0099303F"/>
    <w:rsid w:val="009A79FC"/>
    <w:rsid w:val="009B0E4E"/>
    <w:rsid w:val="009B30F0"/>
    <w:rsid w:val="009C604A"/>
    <w:rsid w:val="009C77DC"/>
    <w:rsid w:val="009D1FFF"/>
    <w:rsid w:val="009E2154"/>
    <w:rsid w:val="009E2ACC"/>
    <w:rsid w:val="009E2CF9"/>
    <w:rsid w:val="009E59FA"/>
    <w:rsid w:val="00A0242A"/>
    <w:rsid w:val="00A07C85"/>
    <w:rsid w:val="00A11A18"/>
    <w:rsid w:val="00A2057B"/>
    <w:rsid w:val="00A24592"/>
    <w:rsid w:val="00A335D2"/>
    <w:rsid w:val="00A36F50"/>
    <w:rsid w:val="00A44AE9"/>
    <w:rsid w:val="00A725E3"/>
    <w:rsid w:val="00A73C05"/>
    <w:rsid w:val="00A77725"/>
    <w:rsid w:val="00A91F17"/>
    <w:rsid w:val="00A94F4F"/>
    <w:rsid w:val="00A9630E"/>
    <w:rsid w:val="00AA3800"/>
    <w:rsid w:val="00AA54E4"/>
    <w:rsid w:val="00AB52AB"/>
    <w:rsid w:val="00AB67F0"/>
    <w:rsid w:val="00AC1254"/>
    <w:rsid w:val="00AC3A13"/>
    <w:rsid w:val="00AE0E68"/>
    <w:rsid w:val="00AE34A8"/>
    <w:rsid w:val="00AE56DF"/>
    <w:rsid w:val="00B01520"/>
    <w:rsid w:val="00B20CB8"/>
    <w:rsid w:val="00B232C3"/>
    <w:rsid w:val="00B2513C"/>
    <w:rsid w:val="00B40893"/>
    <w:rsid w:val="00B523C0"/>
    <w:rsid w:val="00B5688A"/>
    <w:rsid w:val="00B65A4A"/>
    <w:rsid w:val="00B94A02"/>
    <w:rsid w:val="00B97563"/>
    <w:rsid w:val="00BA66A9"/>
    <w:rsid w:val="00BB6424"/>
    <w:rsid w:val="00BD3C3A"/>
    <w:rsid w:val="00BE3C7F"/>
    <w:rsid w:val="00BF0696"/>
    <w:rsid w:val="00BF4937"/>
    <w:rsid w:val="00C00470"/>
    <w:rsid w:val="00C21445"/>
    <w:rsid w:val="00C310EE"/>
    <w:rsid w:val="00C32F5D"/>
    <w:rsid w:val="00C63583"/>
    <w:rsid w:val="00C72508"/>
    <w:rsid w:val="00C81265"/>
    <w:rsid w:val="00C8283A"/>
    <w:rsid w:val="00C94A40"/>
    <w:rsid w:val="00C95289"/>
    <w:rsid w:val="00C959A7"/>
    <w:rsid w:val="00CA5870"/>
    <w:rsid w:val="00CC70DE"/>
    <w:rsid w:val="00CC7E04"/>
    <w:rsid w:val="00CD319C"/>
    <w:rsid w:val="00CE188F"/>
    <w:rsid w:val="00CE5176"/>
    <w:rsid w:val="00CF17C0"/>
    <w:rsid w:val="00D027EF"/>
    <w:rsid w:val="00D1208C"/>
    <w:rsid w:val="00D13919"/>
    <w:rsid w:val="00D25DE8"/>
    <w:rsid w:val="00D35FA8"/>
    <w:rsid w:val="00D4073C"/>
    <w:rsid w:val="00D41DF0"/>
    <w:rsid w:val="00D51238"/>
    <w:rsid w:val="00D524E1"/>
    <w:rsid w:val="00D5308B"/>
    <w:rsid w:val="00D530AA"/>
    <w:rsid w:val="00D57A5E"/>
    <w:rsid w:val="00D65FAE"/>
    <w:rsid w:val="00D663E6"/>
    <w:rsid w:val="00D752C0"/>
    <w:rsid w:val="00D755FB"/>
    <w:rsid w:val="00D823EF"/>
    <w:rsid w:val="00D87B0F"/>
    <w:rsid w:val="00D91DBB"/>
    <w:rsid w:val="00DB00C2"/>
    <w:rsid w:val="00DD178C"/>
    <w:rsid w:val="00E03067"/>
    <w:rsid w:val="00E0642E"/>
    <w:rsid w:val="00E207A5"/>
    <w:rsid w:val="00E35243"/>
    <w:rsid w:val="00E54BD8"/>
    <w:rsid w:val="00E674F1"/>
    <w:rsid w:val="00E744C6"/>
    <w:rsid w:val="00E744C9"/>
    <w:rsid w:val="00E90F5D"/>
    <w:rsid w:val="00E925A3"/>
    <w:rsid w:val="00E94FA3"/>
    <w:rsid w:val="00EA65AD"/>
    <w:rsid w:val="00EC03B4"/>
    <w:rsid w:val="00EC733F"/>
    <w:rsid w:val="00ED4295"/>
    <w:rsid w:val="00EE3937"/>
    <w:rsid w:val="00F05D35"/>
    <w:rsid w:val="00F15168"/>
    <w:rsid w:val="00F221B7"/>
    <w:rsid w:val="00F35F9D"/>
    <w:rsid w:val="00F366D9"/>
    <w:rsid w:val="00F41878"/>
    <w:rsid w:val="00F4260A"/>
    <w:rsid w:val="00F463A7"/>
    <w:rsid w:val="00F60646"/>
    <w:rsid w:val="00F702CF"/>
    <w:rsid w:val="00F922EB"/>
    <w:rsid w:val="00F96C9F"/>
    <w:rsid w:val="00F977E8"/>
    <w:rsid w:val="00FA2FE4"/>
    <w:rsid w:val="00FA4098"/>
    <w:rsid w:val="00FB043D"/>
    <w:rsid w:val="00FB10A3"/>
    <w:rsid w:val="00FB1593"/>
    <w:rsid w:val="00FC011D"/>
    <w:rsid w:val="00FC6BF5"/>
    <w:rsid w:val="00FD15F3"/>
    <w:rsid w:val="00FD1C0A"/>
    <w:rsid w:val="00FE533B"/>
    <w:rsid w:val="00FE636C"/>
    <w:rsid w:val="00FF6992"/>
    <w:rsid w:val="00FF6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89"/>
    <w:pPr>
      <w:spacing w:line="360" w:lineRule="auto"/>
      <w:jc w:val="both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2"/>
    <w:uiPriority w:val="99"/>
    <w:rsid w:val="00C32F5D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6898"/>
    <w:rPr>
      <w:rFonts w:ascii="Times New Roman" w:hAnsi="Times New Roman" w:cs="Times New Roman"/>
      <w:sz w:val="24"/>
      <w:szCs w:val="24"/>
    </w:rPr>
  </w:style>
  <w:style w:type="character" w:customStyle="1" w:styleId="HeaderChar2">
    <w:name w:val="Header Char2"/>
    <w:link w:val="Header"/>
    <w:uiPriority w:val="99"/>
    <w:locked/>
    <w:rsid w:val="00C32F5D"/>
    <w:rPr>
      <w:rFonts w:ascii="Times New Roman" w:hAnsi="Times New Roman"/>
      <w:sz w:val="24"/>
    </w:rPr>
  </w:style>
  <w:style w:type="paragraph" w:styleId="Footer">
    <w:name w:val="footer"/>
    <w:basedOn w:val="Normal"/>
    <w:link w:val="FooterChar1"/>
    <w:uiPriority w:val="99"/>
    <w:rsid w:val="00C32F5D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6898"/>
    <w:rPr>
      <w:rFonts w:ascii="Times New Roman" w:hAnsi="Times New Roman" w:cs="Times New Roman"/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C32F5D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rsid w:val="00FE533B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FE53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36898"/>
    <w:rPr>
      <w:rFonts w:ascii="Times New Roman" w:hAnsi="Times New Roman" w:cs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FE533B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FE533B"/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336898"/>
    <w:rPr>
      <w:rFonts w:cs="Times New Roman"/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semiHidden/>
    <w:locked/>
    <w:rsid w:val="00FE533B"/>
    <w:rPr>
      <w:rFonts w:ascii="Times New Roman" w:hAnsi="Times New Roman"/>
      <w:b/>
    </w:rPr>
  </w:style>
  <w:style w:type="paragraph" w:styleId="BalloonText">
    <w:name w:val="Balloon Text"/>
    <w:basedOn w:val="Normal"/>
    <w:link w:val="BalloonTextChar1"/>
    <w:uiPriority w:val="99"/>
    <w:semiHidden/>
    <w:rsid w:val="00FE533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6898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link w:val="BalloonText"/>
    <w:uiPriority w:val="99"/>
    <w:semiHidden/>
    <w:locked/>
    <w:rsid w:val="00FE533B"/>
    <w:rPr>
      <w:rFonts w:ascii="Tahoma" w:hAnsi="Tahoma"/>
      <w:sz w:val="16"/>
    </w:rPr>
  </w:style>
  <w:style w:type="paragraph" w:customStyle="1" w:styleId="Akapitzlist">
    <w:name w:val="Akapit z listą"/>
    <w:aliases w:val="Asia 2  Akapit z listą,tekst normalny,CW_Lista,wypunktowanie,Podsis rysunku,L1,Numerowanie,Akapit z listą5,maz_wyliczenie,opis dzialania,K-P_odwolanie,A_wyliczenie,Akapit z listą5CxSpLast,BulletC,Tekst punktowanie,Akapit z listą 1,sw tek"/>
    <w:basedOn w:val="Normal"/>
    <w:link w:val="AkapitzlistZnak"/>
    <w:uiPriority w:val="99"/>
    <w:rsid w:val="00970EDE"/>
    <w:pPr>
      <w:widowControl w:val="0"/>
      <w:spacing w:line="240" w:lineRule="auto"/>
      <w:jc w:val="left"/>
    </w:pPr>
    <w:rPr>
      <w:rFonts w:ascii="Calibri" w:hAnsi="Calibri"/>
      <w:sz w:val="22"/>
      <w:szCs w:val="20"/>
      <w:lang w:val="en-US" w:eastAsia="en-US"/>
    </w:rPr>
  </w:style>
  <w:style w:type="character" w:customStyle="1" w:styleId="AkapitzlistZnak">
    <w:name w:val="Akapit z listą Znak"/>
    <w:aliases w:val="Asia 2  Akapit z listą Znak,tekst normalny Znak,CW_Lista Znak,wypunktowanie Znak,Podsis rysunku Znak,L1 Znak,Numerowanie Znak,Akapit z listą5 Znak,maz_wyliczenie Znak,opis dzialania Znak,K-P_odwolanie Znak,A_wyliczenie Znak"/>
    <w:link w:val="Akapitzlist"/>
    <w:uiPriority w:val="99"/>
    <w:locked/>
    <w:rsid w:val="006509BE"/>
    <w:rPr>
      <w:sz w:val="22"/>
      <w:lang w:val="en-US" w:eastAsia="en-US"/>
    </w:rPr>
  </w:style>
  <w:style w:type="character" w:customStyle="1" w:styleId="HeaderChar1">
    <w:name w:val="Header Char1"/>
    <w:uiPriority w:val="99"/>
    <w:semiHidden/>
    <w:locked/>
    <w:rsid w:val="00C95289"/>
    <w:rPr>
      <w:rFonts w:ascii="Times New Roman" w:hAnsi="Times New Roman"/>
      <w:sz w:val="24"/>
    </w:rPr>
  </w:style>
  <w:style w:type="paragraph" w:customStyle="1" w:styleId="Standard">
    <w:name w:val="Standard"/>
    <w:uiPriority w:val="99"/>
    <w:rsid w:val="00C95289"/>
    <w:pPr>
      <w:suppressAutoHyphens/>
      <w:autoSpaceDN w:val="0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86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285</Words>
  <Characters>1710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MOPS w Tarnowie</dc:creator>
  <cp:keywords/>
  <dc:description/>
  <cp:lastModifiedBy>IZP - UMDT</cp:lastModifiedBy>
  <cp:revision>2</cp:revision>
  <cp:lastPrinted>2021-11-10T09:48:00Z</cp:lastPrinted>
  <dcterms:created xsi:type="dcterms:W3CDTF">2024-12-19T19:59:00Z</dcterms:created>
  <dcterms:modified xsi:type="dcterms:W3CDTF">2024-12-19T19:59:00Z</dcterms:modified>
</cp:coreProperties>
</file>